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046B6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22257395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Scriptor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1CFEF34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1849B9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D12203" w14:textId="77777777" w:rsidR="006007C8" w:rsidRDefault="006007C8" w:rsidP="006007C8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1407</w:t>
      </w:r>
      <w:r>
        <w:rPr>
          <w:rFonts w:ascii="Times New Roman" w:hAnsi="Times New Roman" w:cs="Times New Roman"/>
          <w:sz w:val="24"/>
          <w:szCs w:val="24"/>
        </w:rPr>
        <w:tab/>
        <w:t>He was active in London.</w:t>
      </w:r>
    </w:p>
    <w:p w14:paraId="3112A4D5" w14:textId="77777777" w:rsidR="006007C8" w:rsidRDefault="006007C8" w:rsidP="006007C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334A4DC1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95BECD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C5A892" w14:textId="77777777" w:rsidR="006007C8" w:rsidRDefault="006007C8" w:rsidP="0060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105D68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B3ED8" w14:textId="77777777" w:rsidR="006007C8" w:rsidRDefault="006007C8" w:rsidP="009139A6">
      <w:r>
        <w:separator/>
      </w:r>
    </w:p>
  </w:endnote>
  <w:endnote w:type="continuationSeparator" w:id="0">
    <w:p w14:paraId="77C687F9" w14:textId="77777777" w:rsidR="006007C8" w:rsidRDefault="006007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943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1C3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54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94DC" w14:textId="77777777" w:rsidR="006007C8" w:rsidRDefault="006007C8" w:rsidP="009139A6">
      <w:r>
        <w:separator/>
      </w:r>
    </w:p>
  </w:footnote>
  <w:footnote w:type="continuationSeparator" w:id="0">
    <w:p w14:paraId="168E6DE6" w14:textId="77777777" w:rsidR="006007C8" w:rsidRDefault="006007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A3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D2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C2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7C8"/>
    <w:rsid w:val="000666E0"/>
    <w:rsid w:val="002510B7"/>
    <w:rsid w:val="005C130B"/>
    <w:rsid w:val="006007C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65372"/>
  <w15:chartTrackingRefBased/>
  <w15:docId w15:val="{ABCD58DC-D2D4-4D49-BB42-D3C6C5179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07C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2022-06-07T20:32:00Z</dcterms:created>
  <dcterms:modified xsi:type="dcterms:W3CDTF">2022-06-07T20:32:00Z</dcterms:modified>
</cp:coreProperties>
</file>